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CF3B0F" w14:textId="47FF7AC9" w:rsidR="00C81910" w:rsidRDefault="00C81910" w:rsidP="00C819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KYN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2F1644F1" w14:textId="045FACD1" w:rsidR="00C81910" w:rsidRDefault="00C81910" w:rsidP="00C819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758A8A" w14:textId="6950CE4F" w:rsidR="00C81910" w:rsidRDefault="00C81910" w:rsidP="00C819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07A868" w14:textId="4B2BBBF2" w:rsidR="00C81910" w:rsidRDefault="00C81910" w:rsidP="00C819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May1478</w:t>
      </w:r>
      <w:r>
        <w:rPr>
          <w:rFonts w:ascii="Times New Roman" w:hAnsi="Times New Roman" w:cs="Times New Roman"/>
          <w:sz w:val="24"/>
          <w:szCs w:val="24"/>
        </w:rPr>
        <w:tab/>
        <w:t xml:space="preserve">James </w:t>
      </w:r>
      <w:proofErr w:type="spellStart"/>
      <w:r>
        <w:rPr>
          <w:rFonts w:ascii="Times New Roman" w:hAnsi="Times New Roman" w:cs="Times New Roman"/>
          <w:sz w:val="24"/>
          <w:szCs w:val="24"/>
        </w:rPr>
        <w:t>Prower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Chepstowe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his wife, Eleanor(q.v.), were </w:t>
      </w:r>
      <w:proofErr w:type="gramStart"/>
      <w:r>
        <w:rPr>
          <w:rFonts w:ascii="Times New Roman" w:hAnsi="Times New Roman" w:cs="Times New Roman"/>
          <w:sz w:val="24"/>
          <w:szCs w:val="24"/>
        </w:rPr>
        <w:t>pardoned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D61239" w14:textId="4957D382" w:rsidR="00C81910" w:rsidRDefault="00C81910" w:rsidP="00C819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outlawry for not appearing to answer him touching a trespass.</w:t>
      </w:r>
    </w:p>
    <w:p w14:paraId="4959EFA1" w14:textId="49C0C9BF" w:rsidR="00C81910" w:rsidRDefault="00C81910" w:rsidP="00C819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p.81)</w:t>
      </w:r>
    </w:p>
    <w:p w14:paraId="04087337" w14:textId="5338BBC1" w:rsidR="00C81910" w:rsidRDefault="00C81910" w:rsidP="00C819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87AC7C" w14:textId="69F0F4ED" w:rsidR="00C81910" w:rsidRDefault="00C81910" w:rsidP="00C819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F106CE" w14:textId="7B2D9952" w:rsidR="00C81910" w:rsidRPr="00C81910" w:rsidRDefault="00C81910" w:rsidP="00C819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March 2021</w:t>
      </w:r>
    </w:p>
    <w:p w14:paraId="509BD1A8" w14:textId="298B3F56" w:rsidR="00C81910" w:rsidRPr="00C81910" w:rsidRDefault="00C8191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C81910" w:rsidRPr="00C819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6E51FD" w14:textId="77777777" w:rsidR="00C81910" w:rsidRDefault="00C81910" w:rsidP="009139A6">
      <w:r>
        <w:separator/>
      </w:r>
    </w:p>
  </w:endnote>
  <w:endnote w:type="continuationSeparator" w:id="0">
    <w:p w14:paraId="69FECD7B" w14:textId="77777777" w:rsidR="00C81910" w:rsidRDefault="00C819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0F30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15D71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7FF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A3A50B" w14:textId="77777777" w:rsidR="00C81910" w:rsidRDefault="00C81910" w:rsidP="009139A6">
      <w:r>
        <w:separator/>
      </w:r>
    </w:p>
  </w:footnote>
  <w:footnote w:type="continuationSeparator" w:id="0">
    <w:p w14:paraId="0ED51C36" w14:textId="77777777" w:rsidR="00C81910" w:rsidRDefault="00C819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9249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C58C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5600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910"/>
    <w:rsid w:val="000666E0"/>
    <w:rsid w:val="002510B7"/>
    <w:rsid w:val="005C130B"/>
    <w:rsid w:val="00826F5C"/>
    <w:rsid w:val="009139A6"/>
    <w:rsid w:val="009448BB"/>
    <w:rsid w:val="00A3176C"/>
    <w:rsid w:val="00BA00AB"/>
    <w:rsid w:val="00C8191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E64E6"/>
  <w15:chartTrackingRefBased/>
  <w15:docId w15:val="{E0B5D399-CA14-4F1B-8929-20686BC84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2021-03-04T12:42:00Z</dcterms:created>
  <dcterms:modified xsi:type="dcterms:W3CDTF">2021-03-04T12:49:00Z</dcterms:modified>
</cp:coreProperties>
</file>